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25" w:rsidRDefault="007F6825" w:rsidP="00235D62">
      <w:pPr>
        <w:bidi/>
        <w:rPr>
          <w:rFonts w:ascii="Arabic Typesetting" w:hAnsi="Arabic Typesetting" w:cs="Arabic Typesetting"/>
          <w:sz w:val="32"/>
          <w:szCs w:val="32"/>
          <w:lang w:bidi="ar-LB"/>
        </w:rPr>
      </w:pPr>
    </w:p>
    <w:p w:rsidR="008373A1" w:rsidRPr="007F6825" w:rsidRDefault="008373A1" w:rsidP="007F6825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تتشرف الهيئة الطبية الدولية بدعوتكم لحضور تدريب حول الاسعافات </w:t>
      </w:r>
      <w:r w:rsidR="00235D62"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الأولية 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النفسية. </w:t>
      </w:r>
    </w:p>
    <w:p w:rsidR="008373A1" w:rsidRPr="007F6825" w:rsidRDefault="008373A1" w:rsidP="00CC14D8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تقدّم الهيئة الطبية الدولية تدريبات حول الاسعافات </w:t>
      </w:r>
      <w:r w:rsidR="00235D62"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الأولية 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النفسية للعاملين غير المتخصّصين </w:t>
      </w:r>
      <w:r w:rsidR="00235D62" w:rsidRPr="007F6825">
        <w:rPr>
          <w:rFonts w:asciiTheme="majorBidi" w:hAnsiTheme="majorBidi" w:cstheme="majorBidi"/>
          <w:sz w:val="28"/>
          <w:szCs w:val="28"/>
          <w:rtl/>
          <w:lang w:bidi="ar-LB"/>
        </w:rPr>
        <w:t>من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 مختلف الجمعيات الدولية والمحلية بهدف </w:t>
      </w:r>
      <w:r w:rsidR="00CC14D8" w:rsidRPr="007F6825">
        <w:rPr>
          <w:rFonts w:asciiTheme="majorBidi" w:hAnsiTheme="majorBidi" w:cstheme="majorBidi"/>
          <w:sz w:val="28"/>
          <w:szCs w:val="28"/>
          <w:rtl/>
          <w:lang w:bidi="ar-LB"/>
        </w:rPr>
        <w:t>إ</w:t>
      </w:r>
      <w:r w:rsidR="00803C13" w:rsidRPr="007F6825">
        <w:rPr>
          <w:rFonts w:asciiTheme="majorBidi" w:hAnsiTheme="majorBidi" w:cstheme="majorBidi"/>
          <w:sz w:val="28"/>
          <w:szCs w:val="28"/>
          <w:rtl/>
          <w:lang w:bidi="ar-LB"/>
        </w:rPr>
        <w:t>نماء قدراتهم على تأمين الدعم العاطفي والعملي للفئات المتضرّرة.</w:t>
      </w:r>
    </w:p>
    <w:p w:rsidR="00803C13" w:rsidRPr="007F6825" w:rsidRDefault="00803C13" w:rsidP="00803C13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803C13" w:rsidRPr="005E77A8" w:rsidRDefault="00803C13" w:rsidP="007F6825">
      <w:pPr>
        <w:bidi/>
        <w:rPr>
          <w:rFonts w:asciiTheme="majorBidi" w:hAnsiTheme="majorBidi" w:cstheme="majorBidi"/>
          <w:sz w:val="28"/>
          <w:szCs w:val="28"/>
          <w:rtl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>ستقوم بالتدريب: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br/>
      </w:r>
      <w:r w:rsidR="007F6825" w:rsidRPr="005E77A8">
        <w:rPr>
          <w:rFonts w:asciiTheme="majorBidi" w:hAnsiTheme="majorBidi" w:cstheme="majorBidi"/>
          <w:sz w:val="28"/>
          <w:szCs w:val="28"/>
          <w:rtl/>
          <w:lang w:bidi="ar-LB"/>
        </w:rPr>
        <w:t>جوانا عماد- معالجة نفسية</w:t>
      </w:r>
    </w:p>
    <w:p w:rsidR="00A70E6D" w:rsidRPr="007F6825" w:rsidRDefault="00A70E6D" w:rsidP="005E77A8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>الرجاء الاطلاع على برنامج ورشة العمل الملحق.</w:t>
      </w:r>
    </w:p>
    <w:p w:rsidR="00A70E6D" w:rsidRPr="007F6825" w:rsidRDefault="00A70E6D" w:rsidP="00A70E6D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>في ما يلي معلومات تقنية حول التدريب</w:t>
      </w:r>
      <w:r w:rsidR="00A610D9">
        <w:rPr>
          <w:rFonts w:asciiTheme="majorBidi" w:hAnsiTheme="majorBidi" w:cstheme="majorBidi" w:hint="cs"/>
          <w:sz w:val="28"/>
          <w:szCs w:val="28"/>
          <w:rtl/>
          <w:lang w:bidi="ar-LB"/>
        </w:rPr>
        <w:t>ين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>:</w:t>
      </w:r>
    </w:p>
    <w:p w:rsidR="00A70E6D" w:rsidRPr="007F6825" w:rsidRDefault="00EE46BE" w:rsidP="005E77A8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7F682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التاريخ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>:</w:t>
      </w:r>
      <w:r w:rsidR="00A610D9"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 التدريب الأول في</w:t>
      </w:r>
      <w:r w:rsidR="00A610D9" w:rsidRPr="00A610D9"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 </w:t>
      </w:r>
      <w:r w:rsidR="00A610D9">
        <w:rPr>
          <w:rFonts w:asciiTheme="majorBidi" w:hAnsiTheme="majorBidi" w:cstheme="majorBidi" w:hint="cs"/>
          <w:sz w:val="28"/>
          <w:szCs w:val="28"/>
          <w:rtl/>
          <w:lang w:bidi="ar-LB"/>
        </w:rPr>
        <w:t>نيسان</w:t>
      </w:r>
      <w:r w:rsidR="00A610D9">
        <w:rPr>
          <w:rFonts w:asciiTheme="majorBidi" w:hAnsiTheme="majorBidi" w:cstheme="majorBidi"/>
          <w:sz w:val="28"/>
          <w:szCs w:val="28"/>
          <w:rtl/>
          <w:lang w:bidi="ar-LB"/>
        </w:rPr>
        <w:t xml:space="preserve"> </w:t>
      </w:r>
      <w:r w:rsidR="005E77A8">
        <w:rPr>
          <w:rFonts w:asciiTheme="majorBidi" w:hAnsiTheme="majorBidi" w:cstheme="majorBidi"/>
          <w:sz w:val="28"/>
          <w:szCs w:val="28"/>
          <w:rtl/>
          <w:lang w:bidi="ar-LB"/>
        </w:rPr>
        <w:t>١٦</w:t>
      </w:r>
      <w:r w:rsidR="005E77A8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r w:rsidR="005E77A8">
        <w:rPr>
          <w:rFonts w:asciiTheme="majorBidi" w:hAnsiTheme="majorBidi" w:cstheme="majorBidi" w:hint="cs"/>
          <w:sz w:val="28"/>
          <w:szCs w:val="28"/>
          <w:rtl/>
          <w:lang w:bidi="ar-LB"/>
        </w:rPr>
        <w:t>و</w:t>
      </w:r>
      <w:r w:rsidR="00A610D9"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 التدريب الثاني في</w:t>
      </w:r>
      <w:r w:rsidR="005E77A8"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 </w:t>
      </w:r>
      <w:r w:rsidR="005E77A8">
        <w:rPr>
          <w:rFonts w:asciiTheme="majorBidi" w:hAnsiTheme="majorBidi" w:cstheme="majorBidi"/>
          <w:sz w:val="28"/>
          <w:szCs w:val="28"/>
          <w:rtl/>
          <w:lang w:bidi="ar-LB"/>
        </w:rPr>
        <w:t>١٧</w:t>
      </w:r>
      <w:r w:rsidR="005E77A8"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 نيسان </w:t>
      </w:r>
      <w:r w:rsidR="005E77A8">
        <w:rPr>
          <w:rFonts w:asciiTheme="majorBidi" w:hAnsiTheme="majorBidi" w:cstheme="majorBidi"/>
          <w:sz w:val="28"/>
          <w:szCs w:val="28"/>
          <w:rtl/>
          <w:lang w:bidi="ar-LB"/>
        </w:rPr>
        <w:t>٢٠١٤</w:t>
      </w:r>
    </w:p>
    <w:p w:rsidR="00EE46BE" w:rsidRPr="007F6825" w:rsidRDefault="00EE46BE" w:rsidP="005E77A8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7F682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المكان: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 </w:t>
      </w:r>
      <w:r w:rsidR="005E77A8">
        <w:rPr>
          <w:rFonts w:asciiTheme="majorBidi" w:hAnsiTheme="majorBidi" w:cstheme="majorBidi" w:hint="cs"/>
          <w:sz w:val="28"/>
          <w:szCs w:val="28"/>
          <w:rtl/>
          <w:lang w:bidi="ar-LB"/>
        </w:rPr>
        <w:t>سيتم تحديده لاحقا"</w:t>
      </w:r>
    </w:p>
    <w:p w:rsidR="00EE46BE" w:rsidRPr="007F6825" w:rsidRDefault="00EE46BE" w:rsidP="00CC3EC9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7F6825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الزمان:</w:t>
      </w: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 </w:t>
      </w:r>
      <w:r w:rsidR="00AF5992">
        <w:rPr>
          <w:rFonts w:asciiTheme="majorBidi" w:hAnsiTheme="majorBidi" w:cstheme="majorBidi" w:hint="cs"/>
          <w:sz w:val="28"/>
          <w:szCs w:val="28"/>
          <w:rtl/>
          <w:lang w:bidi="ar-LB"/>
        </w:rPr>
        <w:t>من الساعة</w:t>
      </w:r>
      <w:r w:rsidR="00AF5992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r w:rsidR="00AF5992">
        <w:rPr>
          <w:rFonts w:asciiTheme="majorBidi" w:hAnsiTheme="majorBidi" w:cstheme="majorBidi"/>
          <w:sz w:val="28"/>
          <w:szCs w:val="28"/>
          <w:rtl/>
          <w:lang w:bidi="ar-LB"/>
        </w:rPr>
        <w:t>٣٠</w:t>
      </w:r>
      <w:r w:rsidR="00AF5992" w:rsidRPr="00AF5992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r w:rsidR="00AF5992">
        <w:rPr>
          <w:rFonts w:asciiTheme="majorBidi" w:hAnsiTheme="majorBidi" w:cstheme="majorBidi"/>
          <w:sz w:val="28"/>
          <w:szCs w:val="28"/>
          <w:lang w:bidi="ar-LB"/>
        </w:rPr>
        <w:t xml:space="preserve">: </w:t>
      </w:r>
      <w:r w:rsidR="00AF5992">
        <w:rPr>
          <w:rFonts w:asciiTheme="majorBidi" w:hAnsiTheme="majorBidi" w:cstheme="majorBidi"/>
          <w:sz w:val="28"/>
          <w:szCs w:val="28"/>
          <w:rtl/>
          <w:lang w:bidi="ar-LB"/>
        </w:rPr>
        <w:t>٨</w:t>
      </w:r>
      <w:r w:rsidR="00AF5992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r w:rsidR="002428A8">
        <w:rPr>
          <w:rFonts w:asciiTheme="majorBidi" w:hAnsiTheme="majorBidi" w:cstheme="majorBidi" w:hint="cs"/>
          <w:sz w:val="28"/>
          <w:szCs w:val="28"/>
          <w:rtl/>
          <w:lang w:bidi="ar-LB"/>
        </w:rPr>
        <w:t xml:space="preserve">صباحا الى الساعة </w:t>
      </w:r>
      <w:r w:rsidR="00CC3EC9">
        <w:rPr>
          <w:rFonts w:asciiTheme="majorBidi" w:hAnsiTheme="majorBidi" w:cstheme="majorBidi"/>
          <w:sz w:val="28"/>
          <w:szCs w:val="28"/>
          <w:rtl/>
          <w:lang w:bidi="ar-LB"/>
        </w:rPr>
        <w:t>٠</w:t>
      </w:r>
      <w:r w:rsidR="002428A8">
        <w:rPr>
          <w:rFonts w:asciiTheme="majorBidi" w:hAnsiTheme="majorBidi" w:cstheme="majorBidi"/>
          <w:sz w:val="28"/>
          <w:szCs w:val="28"/>
          <w:rtl/>
          <w:lang w:bidi="ar-LB"/>
        </w:rPr>
        <w:t>٠</w:t>
      </w:r>
      <w:r w:rsidR="002428A8">
        <w:rPr>
          <w:rFonts w:asciiTheme="majorBidi" w:hAnsiTheme="majorBidi" w:cstheme="majorBidi" w:hint="cs"/>
          <w:sz w:val="28"/>
          <w:szCs w:val="28"/>
          <w:rtl/>
          <w:lang w:bidi="ar-LB"/>
        </w:rPr>
        <w:t>:</w:t>
      </w:r>
      <w:r w:rsidR="002428A8">
        <w:rPr>
          <w:rFonts w:asciiTheme="majorBidi" w:hAnsiTheme="majorBidi" w:cstheme="majorBidi"/>
          <w:sz w:val="28"/>
          <w:szCs w:val="28"/>
          <w:rtl/>
          <w:lang w:bidi="ar-LB"/>
        </w:rPr>
        <w:t>٣</w:t>
      </w:r>
    </w:p>
    <w:p w:rsidR="00EE46BE" w:rsidRPr="007F6825" w:rsidRDefault="00EE46BE" w:rsidP="00EE46BE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>سيتخلّل ورشة العمل استراحة قهوة وغداء</w:t>
      </w:r>
      <w:r w:rsidR="00CC14D8" w:rsidRPr="007F6825">
        <w:rPr>
          <w:rFonts w:asciiTheme="majorBidi" w:hAnsiTheme="majorBidi" w:cstheme="majorBidi"/>
          <w:sz w:val="28"/>
          <w:szCs w:val="28"/>
          <w:rtl/>
          <w:lang w:bidi="ar-LB"/>
        </w:rPr>
        <w:t>.</w:t>
      </w:r>
    </w:p>
    <w:p w:rsidR="00EE46BE" w:rsidRPr="007F6825" w:rsidRDefault="00EE46BE" w:rsidP="00CC14D8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سيتم التقاط </w:t>
      </w:r>
      <w:r w:rsidR="00D34E2D"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الصور خلال الدورة بهدف التوثيق. </w:t>
      </w:r>
      <w:r w:rsidR="00D12BBA" w:rsidRPr="007F6825">
        <w:rPr>
          <w:rFonts w:asciiTheme="majorBidi" w:hAnsiTheme="majorBidi" w:cstheme="majorBidi"/>
          <w:sz w:val="28"/>
          <w:szCs w:val="28"/>
          <w:rtl/>
          <w:lang w:bidi="ar-LB"/>
        </w:rPr>
        <w:t>لمن يفضل ألا يتم تصويره</w:t>
      </w:r>
      <w:r w:rsidR="00CC14D8" w:rsidRPr="007F6825">
        <w:rPr>
          <w:rFonts w:asciiTheme="majorBidi" w:hAnsiTheme="majorBidi" w:cstheme="majorBidi"/>
          <w:sz w:val="28"/>
          <w:szCs w:val="28"/>
          <w:rtl/>
          <w:lang w:bidi="ar-LB"/>
        </w:rPr>
        <w:t>٬</w:t>
      </w:r>
      <w:r w:rsidR="00D12BBA" w:rsidRPr="007F6825">
        <w:rPr>
          <w:rFonts w:asciiTheme="majorBidi" w:hAnsiTheme="majorBidi" w:cstheme="majorBidi"/>
          <w:sz w:val="28"/>
          <w:szCs w:val="28"/>
          <w:rtl/>
          <w:lang w:bidi="ar-LB"/>
        </w:rPr>
        <w:t xml:space="preserve"> الرجاء إنذار منظمي الورشة قبل بدئها.</w:t>
      </w:r>
    </w:p>
    <w:p w:rsidR="008373A1" w:rsidRPr="007F6825" w:rsidRDefault="008373A1" w:rsidP="008373A1">
      <w:p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9E1406" w:rsidRPr="007F6825" w:rsidRDefault="009E1406">
      <w:pPr>
        <w:bidi/>
        <w:rPr>
          <w:rFonts w:asciiTheme="majorBidi" w:hAnsiTheme="majorBidi" w:cstheme="majorBidi"/>
          <w:sz w:val="28"/>
          <w:szCs w:val="28"/>
          <w:lang w:bidi="ar-LB"/>
        </w:rPr>
      </w:pPr>
    </w:p>
    <w:sectPr w:rsidR="009E1406" w:rsidRPr="007F6825" w:rsidSect="00791DE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F24" w:rsidRDefault="00910F24" w:rsidP="007F6825">
      <w:pPr>
        <w:spacing w:after="0" w:line="240" w:lineRule="auto"/>
      </w:pPr>
      <w:r>
        <w:separator/>
      </w:r>
    </w:p>
  </w:endnote>
  <w:endnote w:type="continuationSeparator" w:id="0">
    <w:p w:rsidR="00910F24" w:rsidRDefault="00910F24" w:rsidP="007F6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F24" w:rsidRDefault="00910F24" w:rsidP="007F6825">
      <w:pPr>
        <w:spacing w:after="0" w:line="240" w:lineRule="auto"/>
      </w:pPr>
      <w:r>
        <w:separator/>
      </w:r>
    </w:p>
  </w:footnote>
  <w:footnote w:type="continuationSeparator" w:id="0">
    <w:p w:rsidR="00910F24" w:rsidRDefault="00910F24" w:rsidP="007F6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825" w:rsidRDefault="007F6825" w:rsidP="007F6825">
    <w:pPr>
      <w:pStyle w:val="Header"/>
    </w:pPr>
    <w:r w:rsidRPr="007F682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773962</wp:posOffset>
          </wp:positionH>
          <wp:positionV relativeFrom="paragraph">
            <wp:posOffset>531628</wp:posOffset>
          </wp:positionV>
          <wp:extent cx="3991167" cy="829339"/>
          <wp:effectExtent l="19050" t="0" r="8890" b="0"/>
          <wp:wrapTopAndBottom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1610" cy="829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F6825" w:rsidRDefault="007F68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0907"/>
    <w:multiLevelType w:val="hybridMultilevel"/>
    <w:tmpl w:val="198438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55643F3"/>
    <w:multiLevelType w:val="hybridMultilevel"/>
    <w:tmpl w:val="0E369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825"/>
    <w:rsid w:val="00007E31"/>
    <w:rsid w:val="000E14FA"/>
    <w:rsid w:val="00235D62"/>
    <w:rsid w:val="002428A8"/>
    <w:rsid w:val="002A248A"/>
    <w:rsid w:val="004131A4"/>
    <w:rsid w:val="005E77A8"/>
    <w:rsid w:val="00791DEF"/>
    <w:rsid w:val="007F6825"/>
    <w:rsid w:val="00803C13"/>
    <w:rsid w:val="008373A1"/>
    <w:rsid w:val="0086236C"/>
    <w:rsid w:val="00910F24"/>
    <w:rsid w:val="009638CA"/>
    <w:rsid w:val="009D104C"/>
    <w:rsid w:val="009E1406"/>
    <w:rsid w:val="00A610D9"/>
    <w:rsid w:val="00A70E6D"/>
    <w:rsid w:val="00AF5992"/>
    <w:rsid w:val="00BB26F9"/>
    <w:rsid w:val="00CC14D8"/>
    <w:rsid w:val="00CC3EC9"/>
    <w:rsid w:val="00D12BBA"/>
    <w:rsid w:val="00D34E2D"/>
    <w:rsid w:val="00EB40C2"/>
    <w:rsid w:val="00EE46BE"/>
    <w:rsid w:val="00F07932"/>
    <w:rsid w:val="00FF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E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68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825"/>
  </w:style>
  <w:style w:type="paragraph" w:styleId="Footer">
    <w:name w:val="footer"/>
    <w:basedOn w:val="Normal"/>
    <w:link w:val="FooterChar"/>
    <w:uiPriority w:val="99"/>
    <w:semiHidden/>
    <w:unhideWhenUsed/>
    <w:rsid w:val="007F68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6825"/>
  </w:style>
  <w:style w:type="paragraph" w:styleId="BalloonText">
    <w:name w:val="Balloon Text"/>
    <w:basedOn w:val="Normal"/>
    <w:link w:val="BalloonTextChar"/>
    <w:uiPriority w:val="99"/>
    <w:semiHidden/>
    <w:unhideWhenUsed/>
    <w:rsid w:val="007F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8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MC-MH\Desktop\invitation%20pfa%20-%20arab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2112B-22C3-4DFB-87BC-07785283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invitation pfa - arabic</Template>
  <TotalTime>15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IMC-MH</dc:creator>
  <cp:lastModifiedBy>IMC-MH</cp:lastModifiedBy>
  <cp:revision>5</cp:revision>
  <dcterms:created xsi:type="dcterms:W3CDTF">2014-04-08T09:24:00Z</dcterms:created>
  <dcterms:modified xsi:type="dcterms:W3CDTF">2014-04-09T14:16:00Z</dcterms:modified>
</cp:coreProperties>
</file>